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24" w:rsidRPr="001C0889" w:rsidRDefault="008A0D24" w:rsidP="001C0889">
      <w:pPr>
        <w:jc w:val="center"/>
        <w:rPr>
          <w:b/>
        </w:rPr>
      </w:pPr>
      <w:bookmarkStart w:id="0" w:name="_GoBack"/>
      <w:bookmarkEnd w:id="0"/>
      <w:r w:rsidRPr="001C0889">
        <w:rPr>
          <w:b/>
        </w:rPr>
        <w:t>Российская Федерация</w:t>
      </w:r>
    </w:p>
    <w:p w:rsidR="008A0D24" w:rsidRPr="001C0889" w:rsidRDefault="008A0D24" w:rsidP="001C0889">
      <w:pPr>
        <w:jc w:val="center"/>
        <w:rPr>
          <w:b/>
        </w:rPr>
      </w:pPr>
      <w:r w:rsidRPr="001C0889">
        <w:rPr>
          <w:b/>
        </w:rPr>
        <w:t>Брянская область Унечский район</w:t>
      </w:r>
    </w:p>
    <w:p w:rsidR="008A0D24" w:rsidRPr="001C0889" w:rsidRDefault="008A0D24" w:rsidP="001C0889">
      <w:pPr>
        <w:jc w:val="center"/>
        <w:rPr>
          <w:b/>
        </w:rPr>
      </w:pPr>
      <w:r>
        <w:rPr>
          <w:b/>
        </w:rPr>
        <w:t xml:space="preserve">Старосельское </w:t>
      </w:r>
      <w:r w:rsidRPr="001C0889">
        <w:rPr>
          <w:b/>
        </w:rPr>
        <w:t xml:space="preserve"> сельское поселение</w:t>
      </w:r>
    </w:p>
    <w:p w:rsidR="008A0D24" w:rsidRPr="001C0889" w:rsidRDefault="008A0D24" w:rsidP="001C0889">
      <w:pPr>
        <w:jc w:val="center"/>
        <w:rPr>
          <w:b/>
        </w:rPr>
      </w:pPr>
      <w:r>
        <w:rPr>
          <w:b/>
        </w:rPr>
        <w:t xml:space="preserve">Старосельская </w:t>
      </w:r>
      <w:r w:rsidRPr="001C0889">
        <w:rPr>
          <w:b/>
        </w:rPr>
        <w:t xml:space="preserve"> сельская администрация</w:t>
      </w:r>
    </w:p>
    <w:p w:rsidR="008A0D24" w:rsidRPr="001C0889" w:rsidRDefault="008A0D24" w:rsidP="001C0889">
      <w:pPr>
        <w:jc w:val="center"/>
        <w:rPr>
          <w:b/>
        </w:rPr>
      </w:pPr>
    </w:p>
    <w:p w:rsidR="008A0D24" w:rsidRPr="001C0889" w:rsidRDefault="008A0D24" w:rsidP="001C0889">
      <w:pPr>
        <w:jc w:val="center"/>
        <w:rPr>
          <w:b/>
        </w:rPr>
      </w:pPr>
    </w:p>
    <w:p w:rsidR="008A0D24" w:rsidRPr="001C0889" w:rsidRDefault="008A0D24" w:rsidP="001C0889">
      <w:pPr>
        <w:jc w:val="center"/>
        <w:rPr>
          <w:b/>
        </w:rPr>
      </w:pPr>
      <w:r w:rsidRPr="001C0889">
        <w:rPr>
          <w:b/>
        </w:rPr>
        <w:t>ПОСТАНОВЛЕНИЕ</w:t>
      </w:r>
    </w:p>
    <w:p w:rsidR="008A0D24" w:rsidRDefault="008A0D24" w:rsidP="001C0889"/>
    <w:p w:rsidR="008A0D24" w:rsidRDefault="008A0D24" w:rsidP="001C0889"/>
    <w:p w:rsidR="008A0D24" w:rsidRDefault="008A0D24" w:rsidP="001C0889"/>
    <w:p w:rsidR="008A0D24" w:rsidRDefault="008A0D24" w:rsidP="001C0889">
      <w:r>
        <w:t>От 04 апреля  2016 года № 3</w:t>
      </w:r>
    </w:p>
    <w:p w:rsidR="008A0D24" w:rsidRDefault="008A0D24" w:rsidP="001C0889">
      <w:r>
        <w:t>с.  Староселье</w:t>
      </w:r>
    </w:p>
    <w:p w:rsidR="008A0D24" w:rsidRDefault="008A0D24" w:rsidP="001C0889"/>
    <w:p w:rsidR="008A0D24" w:rsidRDefault="008A0D24" w:rsidP="001C0889">
      <w:r>
        <w:t>Об утверждения перечня должностей муниципальной</w:t>
      </w:r>
    </w:p>
    <w:p w:rsidR="008A0D24" w:rsidRDefault="008A0D24" w:rsidP="001C0889">
      <w:r>
        <w:t>службы в Старосельской  сельской администрации, при</w:t>
      </w:r>
    </w:p>
    <w:p w:rsidR="008A0D24" w:rsidRDefault="008A0D24" w:rsidP="001C0889">
      <w:r>
        <w:t>назначении на которые граждане и при замещении</w:t>
      </w:r>
    </w:p>
    <w:p w:rsidR="008A0D24" w:rsidRDefault="008A0D24" w:rsidP="001C0889">
      <w:r>
        <w:t>которых муниципальные служащие обязаны</w:t>
      </w:r>
    </w:p>
    <w:p w:rsidR="008A0D24" w:rsidRDefault="008A0D24" w:rsidP="001C0889">
      <w:r>
        <w:t xml:space="preserve">представлять сведения о своих доходах, об имуществе </w:t>
      </w:r>
    </w:p>
    <w:p w:rsidR="008A0D24" w:rsidRDefault="008A0D24" w:rsidP="001C0889">
      <w:r>
        <w:t>и обязательствах имущественного характера, своих</w:t>
      </w:r>
    </w:p>
    <w:p w:rsidR="008A0D24" w:rsidRDefault="008A0D24" w:rsidP="001C0889">
      <w:r>
        <w:t>супруги(супруга) и несовершеннолетних детей.</w:t>
      </w:r>
    </w:p>
    <w:p w:rsidR="008A0D24" w:rsidRDefault="008A0D24" w:rsidP="001C0889"/>
    <w:p w:rsidR="008A0D24" w:rsidRDefault="008A0D24" w:rsidP="001C0889">
      <w:pPr>
        <w:jc w:val="both"/>
      </w:pPr>
      <w:r>
        <w:tab/>
        <w:t>В соответствии со ст. Федерального Закона от 25.12.2008 года №273-ФЗ «О противодействии коррупции» Указом Президента Российской Федерации от 18 мая 2009 года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своих супруги(супруга) и несовершеннолетних детей»,</w:t>
      </w:r>
    </w:p>
    <w:p w:rsidR="008A0D24" w:rsidRDefault="008A0D24" w:rsidP="001C0889">
      <w:pPr>
        <w:jc w:val="both"/>
      </w:pPr>
      <w:r>
        <w:tab/>
        <w:t>1. Утвердить прилагаемый перечень должностей муниципальной службы в  Старосельской сельской администрации, при назначении на которые граждане и при замещении которых муниципальные служащие обязаны представлять сведения о своих доходах, об имуществе  и обязательствах имущественного характера, своих супруги(супруга) и несовершеннолетних детей.</w:t>
      </w:r>
    </w:p>
    <w:p w:rsidR="008A0D24" w:rsidRDefault="008A0D24" w:rsidP="001C0889">
      <w:pPr>
        <w:jc w:val="both"/>
      </w:pPr>
      <w:r>
        <w:tab/>
        <w:t>2. Ознакомить муниципальных служащих администрации с перечнем, предусмотренным пунктом 1 настоящего постановления.</w:t>
      </w:r>
    </w:p>
    <w:p w:rsidR="008A0D24" w:rsidRDefault="008A0D24" w:rsidP="001C0889">
      <w:pPr>
        <w:jc w:val="both"/>
      </w:pPr>
      <w:r>
        <w:tab/>
        <w:t xml:space="preserve">3. Постановление  Старосельской  сельской администрации от 21.10.2009г. №22 «Об утверждения перечня должностей муниципальной службы в Старосельской сельской администрации, при назначении на которые граждане и при замещении которых муниципальные служащие обязаны представлять сведения о своих доходах, об имуществе </w:t>
      </w:r>
    </w:p>
    <w:p w:rsidR="008A0D24" w:rsidRDefault="008A0D24" w:rsidP="001C0889">
      <w:pPr>
        <w:jc w:val="both"/>
      </w:pPr>
      <w:r>
        <w:t>и обязательствах имущественного характера, своих супруги(супруга)  и несовершеннолетних детей.» считать утратившим силу.</w:t>
      </w:r>
    </w:p>
    <w:p w:rsidR="008A0D24" w:rsidRDefault="008A0D24" w:rsidP="001C0889">
      <w:pPr>
        <w:jc w:val="both"/>
      </w:pPr>
      <w:r>
        <w:tab/>
        <w:t>3. Контроль за исполнением настоящего постановления оставляю за собой.</w:t>
      </w: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  <w:r>
        <w:t>Глава  Старосельской сельской администрации                               А.В. Лукашов</w:t>
      </w: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both"/>
      </w:pPr>
    </w:p>
    <w:p w:rsidR="008A0D24" w:rsidRDefault="008A0D24" w:rsidP="001C0889">
      <w:pPr>
        <w:jc w:val="right"/>
      </w:pPr>
      <w:r>
        <w:t>Приложение к постановлению</w:t>
      </w:r>
    </w:p>
    <w:p w:rsidR="008A0D24" w:rsidRDefault="008A0D24" w:rsidP="001C0889">
      <w:pPr>
        <w:jc w:val="right"/>
      </w:pPr>
      <w:r>
        <w:t>Старосельской  сельской администрации</w:t>
      </w:r>
    </w:p>
    <w:p w:rsidR="008A0D24" w:rsidRDefault="008A0D24" w:rsidP="001C0889">
      <w:pPr>
        <w:jc w:val="right"/>
      </w:pPr>
      <w:r>
        <w:t>№3  от 04 апреля 2016года</w:t>
      </w:r>
    </w:p>
    <w:p w:rsidR="008A0D24" w:rsidRDefault="008A0D24" w:rsidP="001C0889">
      <w:pPr>
        <w:jc w:val="right"/>
      </w:pPr>
    </w:p>
    <w:p w:rsidR="008A0D24" w:rsidRDefault="008A0D24" w:rsidP="001C0889">
      <w:pPr>
        <w:jc w:val="right"/>
      </w:pPr>
    </w:p>
    <w:p w:rsidR="008A0D24" w:rsidRDefault="008A0D24" w:rsidP="001C0889">
      <w:pPr>
        <w:jc w:val="right"/>
      </w:pPr>
    </w:p>
    <w:p w:rsidR="008A0D24" w:rsidRDefault="008A0D24" w:rsidP="001C0889">
      <w:pPr>
        <w:jc w:val="right"/>
      </w:pPr>
    </w:p>
    <w:p w:rsidR="008A0D24" w:rsidRDefault="008A0D24" w:rsidP="001C0889">
      <w:pPr>
        <w:jc w:val="right"/>
      </w:pPr>
    </w:p>
    <w:p w:rsidR="008A0D24" w:rsidRDefault="008A0D24" w:rsidP="001C0889">
      <w:pPr>
        <w:jc w:val="center"/>
      </w:pPr>
      <w:r>
        <w:t>ПЕРЕЧЕНЬ</w:t>
      </w:r>
    </w:p>
    <w:p w:rsidR="008A0D24" w:rsidRDefault="008A0D24" w:rsidP="001C0889">
      <w:pPr>
        <w:jc w:val="center"/>
      </w:pPr>
    </w:p>
    <w:p w:rsidR="008A0D24" w:rsidRDefault="008A0D24" w:rsidP="001C0889">
      <w:pPr>
        <w:jc w:val="both"/>
      </w:pPr>
    </w:p>
    <w:p w:rsidR="008A0D24" w:rsidRDefault="008A0D24" w:rsidP="00CB43E8">
      <w:r>
        <w:t xml:space="preserve">             Должностей муниципальной службы в  Старосельской  сельской администрации,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своих супруги(супруга) и несовершеннолетних детей.</w:t>
      </w:r>
    </w:p>
    <w:p w:rsidR="008A0D24" w:rsidRDefault="008A0D24" w:rsidP="001C0889"/>
    <w:p w:rsidR="008A0D24" w:rsidRDefault="008A0D24" w:rsidP="001C0889"/>
    <w:p w:rsidR="008A0D24" w:rsidRDefault="008A0D24" w:rsidP="001C0889">
      <w:r>
        <w:t>1. Высшие должности:</w:t>
      </w:r>
    </w:p>
    <w:p w:rsidR="008A0D24" w:rsidRDefault="008A0D24" w:rsidP="001C0889">
      <w:r>
        <w:t>-глава администрации (исполнительного органа муниципального образования)</w:t>
      </w:r>
    </w:p>
    <w:p w:rsidR="008A0D24" w:rsidRDefault="008A0D24" w:rsidP="001C0889"/>
    <w:p w:rsidR="008A0D24" w:rsidRDefault="008A0D24" w:rsidP="001C0889">
      <w:r>
        <w:t>2. Старшие должности:</w:t>
      </w:r>
    </w:p>
    <w:p w:rsidR="008A0D24" w:rsidRDefault="008A0D24" w:rsidP="001C0889">
      <w:r>
        <w:t>-ведущий специалист (главный бухгалтер)</w:t>
      </w:r>
    </w:p>
    <w:p w:rsidR="008A0D24" w:rsidRDefault="008A0D24" w:rsidP="001C0889"/>
    <w:sectPr w:rsidR="008A0D24" w:rsidSect="005E5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0889"/>
    <w:rsid w:val="000767B6"/>
    <w:rsid w:val="000A0C98"/>
    <w:rsid w:val="00184680"/>
    <w:rsid w:val="001C0889"/>
    <w:rsid w:val="00235A29"/>
    <w:rsid w:val="002D5D61"/>
    <w:rsid w:val="00522753"/>
    <w:rsid w:val="005E5E6B"/>
    <w:rsid w:val="00876A62"/>
    <w:rsid w:val="008A0D24"/>
    <w:rsid w:val="009233F4"/>
    <w:rsid w:val="00CB43E8"/>
    <w:rsid w:val="00CF2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88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384</Words>
  <Characters>2190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Администратор</cp:lastModifiedBy>
  <cp:revision>4</cp:revision>
  <cp:lastPrinted>2016-05-06T06:48:00Z</cp:lastPrinted>
  <dcterms:created xsi:type="dcterms:W3CDTF">2016-05-04T08:25:00Z</dcterms:created>
  <dcterms:modified xsi:type="dcterms:W3CDTF">2016-05-06T06:48:00Z</dcterms:modified>
</cp:coreProperties>
</file>